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rutenett"/>
        <w:tblpPr w:vertAnchor="page" w:horzAnchor="page" w:tblpX="1702" w:tblpY="1475"/>
        <w:tblOverlap w:val="never"/>
        <w:tblW w:w="0" w:type="auto"/>
        <w:tblLook w:val="04A0" w:firstRow="1" w:lastRow="0" w:firstColumn="1" w:lastColumn="0" w:noHBand="0" w:noVBand="1"/>
      </w:tblPr>
      <w:tblGrid>
        <w:gridCol w:w="5128"/>
        <w:gridCol w:w="3602"/>
      </w:tblGrid>
      <w:tr w:rsidR="00753472" w:rsidRPr="003C25FD" w14:paraId="1033FB35" w14:textId="77777777" w:rsidTr="003C25FD">
        <w:trPr>
          <w:trHeight w:val="128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</w:tcPr>
          <w:p w14:paraId="5674A749" w14:textId="77777777" w:rsidR="00753472" w:rsidRPr="003C25FD" w:rsidRDefault="00753472" w:rsidP="009C043B">
            <w:pPr>
              <w:pStyle w:val="Topptekst"/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14:paraId="3E2E45AE" w14:textId="77777777" w:rsidR="00753472" w:rsidRPr="003C25FD" w:rsidRDefault="00753472" w:rsidP="009C043B">
            <w:pPr>
              <w:pStyle w:val="Topptekst"/>
            </w:pPr>
          </w:p>
        </w:tc>
      </w:tr>
    </w:tbl>
    <w:p w14:paraId="3538CF4F" w14:textId="4957FCBA" w:rsidR="00127CB3" w:rsidRDefault="003C25FD" w:rsidP="003C25FD">
      <w:pPr>
        <w:pStyle w:val="Overskrift10"/>
        <w:ind w:left="-426"/>
        <w:rPr>
          <w:rFonts w:cs="Arial"/>
        </w:rPr>
      </w:pPr>
      <w:r w:rsidRPr="003C25FD">
        <w:rPr>
          <w:rFonts w:cs="Arial"/>
        </w:rPr>
        <w:t xml:space="preserve">Innspillsnotat </w:t>
      </w:r>
    </w:p>
    <w:p w14:paraId="330E5380" w14:textId="01171898" w:rsidR="00E55A0C" w:rsidRDefault="00E021A1" w:rsidP="00E55A0C">
      <w:pPr>
        <w:ind w:left="-426"/>
      </w:pPr>
      <w:r w:rsidRPr="00E021A1">
        <w:t xml:space="preserve">For bakgrunnsinformasjon viser vi til </w:t>
      </w:r>
      <w:r w:rsidR="003333FF">
        <w:t xml:space="preserve">dokumentet </w:t>
      </w:r>
      <w:r w:rsidR="003333FF" w:rsidRPr="003C25FD">
        <w:rPr>
          <w:i/>
          <w:iCs/>
        </w:rPr>
        <w:t xml:space="preserve">Invitasjon til RFI </w:t>
      </w:r>
      <w:r w:rsidR="00973ABC">
        <w:rPr>
          <w:i/>
          <w:iCs/>
        </w:rPr>
        <w:t xml:space="preserve">Analyse av fordeler og ulemper ved </w:t>
      </w:r>
      <w:r w:rsidR="003333FF" w:rsidRPr="003C25FD">
        <w:rPr>
          <w:i/>
          <w:iCs/>
        </w:rPr>
        <w:t>Helseplattformen</w:t>
      </w:r>
      <w:r w:rsidR="003333FF">
        <w:rPr>
          <w:i/>
          <w:iCs/>
        </w:rPr>
        <w:t xml:space="preserve"> </w:t>
      </w:r>
      <w:r w:rsidR="003333FF">
        <w:t>punkt 1.2</w:t>
      </w:r>
      <w:r w:rsidRPr="00E021A1">
        <w:t xml:space="preserve">, som beskriver hensikten med den planlagte anskaffelsen. Med dette som utgangspunkt ønsker vi leverandørmarkedets innspill på </w:t>
      </w:r>
      <w:r w:rsidR="00E55A0C">
        <w:t>de to punktene under</w:t>
      </w:r>
      <w:r w:rsidR="00E55A0C" w:rsidRPr="004A2C9C">
        <w:rPr>
          <w:b/>
          <w:bCs/>
        </w:rPr>
        <w:t>. Innspillsnotatet skal ikke overskride tre A4-sider</w:t>
      </w:r>
      <w:r w:rsidR="00E55A0C">
        <w:t>.</w:t>
      </w:r>
    </w:p>
    <w:p w14:paraId="51056581" w14:textId="77777777" w:rsidR="00E55A0C" w:rsidRDefault="00E55A0C" w:rsidP="00E55A0C">
      <w:pPr>
        <w:ind w:left="-426"/>
      </w:pPr>
    </w:p>
    <w:p w14:paraId="6AFFF016" w14:textId="6F7421FC" w:rsidR="00E55A0C" w:rsidRPr="00E55A0C" w:rsidRDefault="00E021A1" w:rsidP="00E55A0C">
      <w:pPr>
        <w:pStyle w:val="Listeavsnitt"/>
        <w:numPr>
          <w:ilvl w:val="0"/>
          <w:numId w:val="6"/>
        </w:numPr>
        <w:rPr>
          <w:b/>
          <w:bCs/>
        </w:rPr>
      </w:pPr>
      <w:bookmarkStart w:id="0" w:name="_Hlk193361646"/>
      <w:bookmarkStart w:id="1" w:name="_Hlk193361756"/>
      <w:r w:rsidRPr="00E55A0C">
        <w:rPr>
          <w:b/>
          <w:bCs/>
        </w:rPr>
        <w:t>Omfang for nødvendig kvalitet</w:t>
      </w:r>
    </w:p>
    <w:p w14:paraId="06794F98" w14:textId="73138470" w:rsidR="00E55A0C" w:rsidRDefault="00E021A1" w:rsidP="00E55A0C">
      <w:pPr>
        <w:ind w:left="-426"/>
      </w:pPr>
      <w:bookmarkStart w:id="2" w:name="_Hlk193361634"/>
      <w:bookmarkEnd w:id="0"/>
      <w:r w:rsidRPr="00E021A1">
        <w:t xml:space="preserve">Basert på erfaringer fra lignende </w:t>
      </w:r>
      <w:r w:rsidR="00A82A0B" w:rsidRPr="00A82A0B">
        <w:t xml:space="preserve">prosjekter </w:t>
      </w:r>
      <w:r w:rsidR="00A82A0B">
        <w:t>og med utgangspunkt i den omfattende dokumentasjon</w:t>
      </w:r>
      <w:r w:rsidR="00904D4E">
        <w:t>en</w:t>
      </w:r>
      <w:r w:rsidR="00A82A0B">
        <w:t xml:space="preserve"> som allerede foreligger om Helseplattformen, </w:t>
      </w:r>
      <w:r w:rsidRPr="00E021A1">
        <w:t xml:space="preserve">ønsker vi </w:t>
      </w:r>
      <w:r>
        <w:t xml:space="preserve">leverandørs </w:t>
      </w:r>
      <w:r w:rsidR="00A82A0B">
        <w:t>vurdering av</w:t>
      </w:r>
      <w:r w:rsidRPr="00E021A1">
        <w:t>:</w:t>
      </w:r>
    </w:p>
    <w:p w14:paraId="48AD9C77" w14:textId="07E56351" w:rsidR="00E55A0C" w:rsidRDefault="00E021A1" w:rsidP="00E55A0C">
      <w:pPr>
        <w:pStyle w:val="Listeavsnitt"/>
        <w:numPr>
          <w:ilvl w:val="0"/>
          <w:numId w:val="5"/>
        </w:numPr>
      </w:pPr>
      <w:r w:rsidRPr="00E021A1">
        <w:t xml:space="preserve">Forventet innhold og omfang av analyse som kan leveres innenfor </w:t>
      </w:r>
      <w:r w:rsidR="006C07E6">
        <w:t xml:space="preserve">en kostnadsramme på </w:t>
      </w:r>
      <w:r w:rsidRPr="00E021A1">
        <w:t>1</w:t>
      </w:r>
      <w:r w:rsidR="006C07E6">
        <w:t xml:space="preserve"> </w:t>
      </w:r>
      <w:r w:rsidRPr="00E021A1">
        <w:t xml:space="preserve">MNOK </w:t>
      </w:r>
      <w:r w:rsidR="006C07E6">
        <w:t>ekskl</w:t>
      </w:r>
      <w:r w:rsidRPr="00E021A1">
        <w:t>. mva.</w:t>
      </w:r>
    </w:p>
    <w:p w14:paraId="7363069D" w14:textId="74B31233" w:rsidR="00E55A0C" w:rsidRPr="00E55A0C" w:rsidRDefault="00E021A1" w:rsidP="00E55A0C">
      <w:pPr>
        <w:pStyle w:val="Listeavsnitt"/>
        <w:numPr>
          <w:ilvl w:val="0"/>
          <w:numId w:val="5"/>
        </w:numPr>
      </w:pPr>
      <w:r w:rsidRPr="00E021A1">
        <w:t xml:space="preserve">Forventet innhold og omfang av analyse som kan leveres </w:t>
      </w:r>
      <w:r w:rsidR="006C07E6">
        <w:t>innenfor en samlet kostnadsramme på 2,5</w:t>
      </w:r>
      <w:r w:rsidRPr="00E021A1">
        <w:t xml:space="preserve"> MNOK </w:t>
      </w:r>
      <w:r w:rsidR="006C07E6">
        <w:t>ekskl</w:t>
      </w:r>
      <w:r w:rsidRPr="00E021A1">
        <w:t>. mva.</w:t>
      </w:r>
    </w:p>
    <w:p w14:paraId="72CC8805" w14:textId="77777777" w:rsidR="00E55A0C" w:rsidRPr="00E55A0C" w:rsidRDefault="00E55A0C" w:rsidP="00E55A0C">
      <w:pPr>
        <w:ind w:left="-426"/>
        <w:rPr>
          <w:b/>
          <w:bCs/>
        </w:rPr>
      </w:pPr>
    </w:p>
    <w:p w14:paraId="7A7919FA" w14:textId="6D88E056" w:rsidR="00E55A0C" w:rsidRPr="00E55A0C" w:rsidRDefault="00E021A1" w:rsidP="00E55A0C">
      <w:pPr>
        <w:pStyle w:val="Listeavsnitt"/>
        <w:numPr>
          <w:ilvl w:val="0"/>
          <w:numId w:val="6"/>
        </w:numPr>
        <w:rPr>
          <w:b/>
          <w:bCs/>
        </w:rPr>
      </w:pPr>
      <w:r w:rsidRPr="00E55A0C">
        <w:rPr>
          <w:b/>
          <w:bCs/>
        </w:rPr>
        <w:t>Alternative utforminger av anskaffelsen</w:t>
      </w:r>
    </w:p>
    <w:p w14:paraId="4DFEFDE3" w14:textId="401A816E" w:rsidR="00E021A1" w:rsidRPr="00E55A0C" w:rsidRDefault="00E021A1" w:rsidP="00E55A0C">
      <w:pPr>
        <w:ind w:left="-426"/>
      </w:pPr>
      <w:r w:rsidRPr="00E55A0C">
        <w:t>For å sikre at sluttproduktet oppnår nødvendig kvalitet, ønsker vi leverandørenes forslag til alternative utforminger</w:t>
      </w:r>
      <w:r w:rsidR="00904D4E">
        <w:t>,</w:t>
      </w:r>
      <w:r w:rsidR="000A403F">
        <w:t xml:space="preserve"> herunder hvilke problemstillinger som kan belyses med dokumentgjennomgang fra eksisterende (offentlige) analyser og hva som krever tilleggsundersøkelser</w:t>
      </w:r>
      <w:r w:rsidRPr="00E55A0C">
        <w:t>. Dette kan</w:t>
      </w:r>
      <w:r w:rsidR="00E55A0C">
        <w:t xml:space="preserve"> for eksempel </w:t>
      </w:r>
      <w:r w:rsidR="00904D4E">
        <w:t>kobles til</w:t>
      </w:r>
      <w:r w:rsidR="00E55A0C">
        <w:t xml:space="preserve"> </w:t>
      </w:r>
      <w:r w:rsidRPr="00E55A0C">
        <w:t>trinnvis leveranse</w:t>
      </w:r>
      <w:r w:rsidR="00E55A0C">
        <w:t xml:space="preserve"> </w:t>
      </w:r>
      <w:r w:rsidRPr="00E55A0C">
        <w:t>eller bruk av opsjoner.</w:t>
      </w:r>
      <w:r w:rsidR="000A403F">
        <w:t xml:space="preserve"> </w:t>
      </w:r>
    </w:p>
    <w:bookmarkEnd w:id="2"/>
    <w:bookmarkEnd w:id="1"/>
    <w:p w14:paraId="7FA4708E" w14:textId="77777777" w:rsidR="00E021A1" w:rsidRDefault="00E021A1" w:rsidP="00C44E75">
      <w:pPr>
        <w:ind w:left="-426"/>
      </w:pPr>
    </w:p>
    <w:p w14:paraId="3B340766" w14:textId="77777777" w:rsidR="00F11C85" w:rsidRDefault="00F11C85" w:rsidP="00C44E75">
      <w:pPr>
        <w:ind w:left="-426"/>
      </w:pPr>
    </w:p>
    <w:p w14:paraId="3D169748" w14:textId="459CD74B" w:rsidR="00F11C85" w:rsidRDefault="00F11C85" w:rsidP="00C44E75">
      <w:pPr>
        <w:ind w:left="-426"/>
      </w:pPr>
      <w:r>
        <w:t>* * *</w:t>
      </w:r>
    </w:p>
    <w:p w14:paraId="62CF5F84" w14:textId="77777777" w:rsidR="00F11C85" w:rsidRDefault="00F11C85" w:rsidP="00C44E75">
      <w:pPr>
        <w:ind w:left="-426"/>
      </w:pPr>
    </w:p>
    <w:sectPr w:rsidR="00F11C85" w:rsidSect="008628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75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E35CC" w14:textId="77777777" w:rsidR="003C25FD" w:rsidRPr="003C25FD" w:rsidRDefault="003C25FD" w:rsidP="00291C7F">
      <w:pPr>
        <w:spacing w:line="240" w:lineRule="auto"/>
      </w:pPr>
      <w:r w:rsidRPr="003C25FD">
        <w:separator/>
      </w:r>
    </w:p>
    <w:p w14:paraId="0852BBCA" w14:textId="77777777" w:rsidR="003C25FD" w:rsidRPr="003C25FD" w:rsidRDefault="003C25FD"/>
    <w:p w14:paraId="68FADE6A" w14:textId="77777777" w:rsidR="003C25FD" w:rsidRPr="003C25FD" w:rsidRDefault="003C25FD"/>
  </w:endnote>
  <w:endnote w:type="continuationSeparator" w:id="0">
    <w:p w14:paraId="027DE664" w14:textId="77777777" w:rsidR="003C25FD" w:rsidRPr="003C25FD" w:rsidRDefault="003C25FD" w:rsidP="00291C7F">
      <w:pPr>
        <w:spacing w:line="240" w:lineRule="auto"/>
      </w:pPr>
      <w:r w:rsidRPr="003C25FD">
        <w:continuationSeparator/>
      </w:r>
    </w:p>
    <w:p w14:paraId="32FC296D" w14:textId="77777777" w:rsidR="003C25FD" w:rsidRPr="003C25FD" w:rsidRDefault="003C25FD"/>
    <w:p w14:paraId="0ECDFCB1" w14:textId="77777777" w:rsidR="003C25FD" w:rsidRPr="003C25FD" w:rsidRDefault="003C25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E80D" w14:textId="77777777" w:rsidR="0000330E" w:rsidRPr="003C25FD" w:rsidRDefault="0000330E">
    <w:pPr>
      <w:pStyle w:val="Bunntekst"/>
    </w:pPr>
  </w:p>
  <w:p w14:paraId="7A2EF876" w14:textId="77777777" w:rsidR="0000330E" w:rsidRPr="003C25FD" w:rsidRDefault="000033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000" w:firstRow="0" w:lastRow="0" w:firstColumn="0" w:lastColumn="0" w:noHBand="0" w:noVBand="0"/>
    </w:tblPr>
    <w:tblGrid>
      <w:gridCol w:w="8730"/>
    </w:tblGrid>
    <w:tr w:rsidR="0000330E" w:rsidRPr="003C25FD" w14:paraId="5F128652" w14:textId="77777777" w:rsidTr="008257FB">
      <w:tc>
        <w:tcPr>
          <w:tcW w:w="8833" w:type="dxa"/>
        </w:tcPr>
        <w:p w14:paraId="2544E504" w14:textId="77777777" w:rsidR="0000330E" w:rsidRPr="003C25FD" w:rsidRDefault="0000330E" w:rsidP="008257FB">
          <w:pPr>
            <w:pStyle w:val="Bunntekst"/>
            <w:ind w:right="-70"/>
          </w:pPr>
          <w:r w:rsidRPr="003C25FD">
            <w:t xml:space="preserve">Side </w:t>
          </w:r>
          <w:r w:rsidRPr="003C25FD">
            <w:fldChar w:fldCharType="begin"/>
          </w:r>
          <w:r w:rsidRPr="003C25FD">
            <w:instrText xml:space="preserve"> PAGE </w:instrText>
          </w:r>
          <w:r w:rsidRPr="003C25FD">
            <w:fldChar w:fldCharType="separate"/>
          </w:r>
          <w:r w:rsidR="00ED35A5" w:rsidRPr="003C25FD">
            <w:rPr>
              <w:noProof/>
            </w:rPr>
            <w:t>2</w:t>
          </w:r>
          <w:r w:rsidRPr="003C25FD">
            <w:rPr>
              <w:noProof/>
            </w:rPr>
            <w:fldChar w:fldCharType="end"/>
          </w:r>
        </w:p>
      </w:tc>
    </w:tr>
  </w:tbl>
  <w:p w14:paraId="64B7D6A5" w14:textId="77777777" w:rsidR="0000330E" w:rsidRPr="003C25FD" w:rsidRDefault="0000330E" w:rsidP="008257F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31E8" w14:textId="77777777" w:rsidR="003C25FD" w:rsidRDefault="003C25F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F203F" w14:textId="77777777" w:rsidR="003C25FD" w:rsidRPr="003C25FD" w:rsidRDefault="003C25FD" w:rsidP="00291C7F">
      <w:pPr>
        <w:spacing w:line="240" w:lineRule="auto"/>
      </w:pPr>
      <w:r w:rsidRPr="003C25FD">
        <w:separator/>
      </w:r>
    </w:p>
    <w:p w14:paraId="2E250088" w14:textId="77777777" w:rsidR="003C25FD" w:rsidRPr="003C25FD" w:rsidRDefault="003C25FD"/>
    <w:p w14:paraId="5C922DC2" w14:textId="77777777" w:rsidR="003C25FD" w:rsidRPr="003C25FD" w:rsidRDefault="003C25FD"/>
  </w:footnote>
  <w:footnote w:type="continuationSeparator" w:id="0">
    <w:p w14:paraId="5FE12005" w14:textId="77777777" w:rsidR="003C25FD" w:rsidRPr="003C25FD" w:rsidRDefault="003C25FD" w:rsidP="00291C7F">
      <w:pPr>
        <w:spacing w:line="240" w:lineRule="auto"/>
      </w:pPr>
      <w:r w:rsidRPr="003C25FD">
        <w:continuationSeparator/>
      </w:r>
    </w:p>
    <w:p w14:paraId="5A963768" w14:textId="77777777" w:rsidR="003C25FD" w:rsidRPr="003C25FD" w:rsidRDefault="003C25FD"/>
    <w:p w14:paraId="4FD87795" w14:textId="77777777" w:rsidR="003C25FD" w:rsidRPr="003C25FD" w:rsidRDefault="003C25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AA1C6" w14:textId="77777777" w:rsidR="0000330E" w:rsidRPr="003C25FD" w:rsidRDefault="0000330E">
    <w:pPr>
      <w:pStyle w:val="Topptekst"/>
    </w:pPr>
  </w:p>
  <w:p w14:paraId="616CCDF1" w14:textId="77777777" w:rsidR="0000330E" w:rsidRPr="003C25FD" w:rsidRDefault="000033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8991A" w14:textId="77777777" w:rsidR="0000330E" w:rsidRPr="003C25FD" w:rsidRDefault="0000330E">
    <w:pPr>
      <w:pStyle w:val="Topptekst"/>
    </w:pPr>
  </w:p>
  <w:p w14:paraId="58661EB6" w14:textId="77777777" w:rsidR="0000330E" w:rsidRPr="003C25FD" w:rsidRDefault="0000330E"/>
  <w:p w14:paraId="60B502A8" w14:textId="77777777" w:rsidR="0000330E" w:rsidRPr="003C25FD" w:rsidRDefault="0000330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B7F6" w14:textId="1DEDE2ED" w:rsidR="0000330E" w:rsidRPr="003C25FD" w:rsidRDefault="003C25FD" w:rsidP="00665E79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275924" wp14:editId="5AB06EAF">
          <wp:simplePos x="0" y="0"/>
          <wp:positionH relativeFrom="page">
            <wp:posOffset>539750</wp:posOffset>
          </wp:positionH>
          <wp:positionV relativeFrom="page">
            <wp:posOffset>359410</wp:posOffset>
          </wp:positionV>
          <wp:extent cx="2310130" cy="1084580"/>
          <wp:effectExtent l="0" t="0" r="0" b="1270"/>
          <wp:wrapNone/>
          <wp:docPr id="837551676" name="Bil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7551676" name="Bilde 1" descr="Logo" title="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0130" cy="1084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Tabellrutenett"/>
      <w:tblpPr w:vertAnchor="page" w:horzAnchor="margin" w:tblpXSpec="right" w:tblpY="993"/>
      <w:tblOverlap w:val="never"/>
      <w:tblW w:w="340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00330E" w:rsidRPr="003C25FD" w14:paraId="287697DD" w14:textId="77777777" w:rsidTr="00B0263C">
      <w:tc>
        <w:tcPr>
          <w:tcW w:w="9210" w:type="dxa"/>
          <w:tcBorders>
            <w:top w:val="nil"/>
            <w:left w:val="nil"/>
            <w:bottom w:val="nil"/>
            <w:right w:val="nil"/>
          </w:tcBorders>
        </w:tcPr>
        <w:p w14:paraId="1A361955" w14:textId="445E22CB" w:rsidR="0000330E" w:rsidRPr="003C25FD" w:rsidRDefault="003C25FD" w:rsidP="003C25FD">
          <w:pPr>
            <w:pStyle w:val="Notat"/>
          </w:pPr>
          <w:r w:rsidRPr="003C25FD">
            <w:rPr>
              <w:rFonts w:cs="Arial"/>
            </w:rPr>
            <w:t>Notat</w:t>
          </w:r>
        </w:p>
      </w:tc>
    </w:tr>
  </w:tbl>
  <w:p w14:paraId="68ACC5C9" w14:textId="77777777" w:rsidR="0000330E" w:rsidRPr="003C25FD" w:rsidRDefault="0000330E" w:rsidP="00C7040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466B8"/>
    <w:multiLevelType w:val="hybridMultilevel"/>
    <w:tmpl w:val="78306EA2"/>
    <w:lvl w:ilvl="0" w:tplc="2962F6F4">
      <w:start w:val="2"/>
      <w:numFmt w:val="bullet"/>
      <w:lvlText w:val="-"/>
      <w:lvlJc w:val="left"/>
      <w:pPr>
        <w:ind w:left="-66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" w15:restartNumberingAfterBreak="0">
    <w:nsid w:val="25E4446A"/>
    <w:multiLevelType w:val="hybridMultilevel"/>
    <w:tmpl w:val="3A926396"/>
    <w:lvl w:ilvl="0" w:tplc="FFFFFFFF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2F8A07C1"/>
    <w:multiLevelType w:val="hybridMultilevel"/>
    <w:tmpl w:val="D020E390"/>
    <w:lvl w:ilvl="0" w:tplc="48E6240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654" w:hanging="360"/>
      </w:pPr>
    </w:lvl>
    <w:lvl w:ilvl="2" w:tplc="0414001B" w:tentative="1">
      <w:start w:val="1"/>
      <w:numFmt w:val="lowerRoman"/>
      <w:lvlText w:val="%3."/>
      <w:lvlJc w:val="right"/>
      <w:pPr>
        <w:ind w:left="1374" w:hanging="180"/>
      </w:pPr>
    </w:lvl>
    <w:lvl w:ilvl="3" w:tplc="0414000F" w:tentative="1">
      <w:start w:val="1"/>
      <w:numFmt w:val="decimal"/>
      <w:lvlText w:val="%4."/>
      <w:lvlJc w:val="left"/>
      <w:pPr>
        <w:ind w:left="2094" w:hanging="360"/>
      </w:pPr>
    </w:lvl>
    <w:lvl w:ilvl="4" w:tplc="04140019" w:tentative="1">
      <w:start w:val="1"/>
      <w:numFmt w:val="lowerLetter"/>
      <w:lvlText w:val="%5."/>
      <w:lvlJc w:val="left"/>
      <w:pPr>
        <w:ind w:left="2814" w:hanging="360"/>
      </w:pPr>
    </w:lvl>
    <w:lvl w:ilvl="5" w:tplc="0414001B" w:tentative="1">
      <w:start w:val="1"/>
      <w:numFmt w:val="lowerRoman"/>
      <w:lvlText w:val="%6."/>
      <w:lvlJc w:val="right"/>
      <w:pPr>
        <w:ind w:left="3534" w:hanging="180"/>
      </w:pPr>
    </w:lvl>
    <w:lvl w:ilvl="6" w:tplc="0414000F" w:tentative="1">
      <w:start w:val="1"/>
      <w:numFmt w:val="decimal"/>
      <w:lvlText w:val="%7."/>
      <w:lvlJc w:val="left"/>
      <w:pPr>
        <w:ind w:left="4254" w:hanging="360"/>
      </w:pPr>
    </w:lvl>
    <w:lvl w:ilvl="7" w:tplc="04140019" w:tentative="1">
      <w:start w:val="1"/>
      <w:numFmt w:val="lowerLetter"/>
      <w:lvlText w:val="%8."/>
      <w:lvlJc w:val="left"/>
      <w:pPr>
        <w:ind w:left="4974" w:hanging="360"/>
      </w:pPr>
    </w:lvl>
    <w:lvl w:ilvl="8" w:tplc="0414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8BE7834"/>
    <w:multiLevelType w:val="multilevel"/>
    <w:tmpl w:val="7840D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DF62AC"/>
    <w:multiLevelType w:val="hybridMultilevel"/>
    <w:tmpl w:val="3EBAE358"/>
    <w:lvl w:ilvl="0" w:tplc="6346D62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654" w:hanging="360"/>
      </w:pPr>
    </w:lvl>
    <w:lvl w:ilvl="2" w:tplc="0414001B" w:tentative="1">
      <w:start w:val="1"/>
      <w:numFmt w:val="lowerRoman"/>
      <w:lvlText w:val="%3."/>
      <w:lvlJc w:val="right"/>
      <w:pPr>
        <w:ind w:left="1374" w:hanging="180"/>
      </w:pPr>
    </w:lvl>
    <w:lvl w:ilvl="3" w:tplc="0414000F" w:tentative="1">
      <w:start w:val="1"/>
      <w:numFmt w:val="decimal"/>
      <w:lvlText w:val="%4."/>
      <w:lvlJc w:val="left"/>
      <w:pPr>
        <w:ind w:left="2094" w:hanging="360"/>
      </w:pPr>
    </w:lvl>
    <w:lvl w:ilvl="4" w:tplc="04140019" w:tentative="1">
      <w:start w:val="1"/>
      <w:numFmt w:val="lowerLetter"/>
      <w:lvlText w:val="%5."/>
      <w:lvlJc w:val="left"/>
      <w:pPr>
        <w:ind w:left="2814" w:hanging="360"/>
      </w:pPr>
    </w:lvl>
    <w:lvl w:ilvl="5" w:tplc="0414001B" w:tentative="1">
      <w:start w:val="1"/>
      <w:numFmt w:val="lowerRoman"/>
      <w:lvlText w:val="%6."/>
      <w:lvlJc w:val="right"/>
      <w:pPr>
        <w:ind w:left="3534" w:hanging="180"/>
      </w:pPr>
    </w:lvl>
    <w:lvl w:ilvl="6" w:tplc="0414000F" w:tentative="1">
      <w:start w:val="1"/>
      <w:numFmt w:val="decimal"/>
      <w:lvlText w:val="%7."/>
      <w:lvlJc w:val="left"/>
      <w:pPr>
        <w:ind w:left="4254" w:hanging="360"/>
      </w:pPr>
    </w:lvl>
    <w:lvl w:ilvl="7" w:tplc="04140019" w:tentative="1">
      <w:start w:val="1"/>
      <w:numFmt w:val="lowerLetter"/>
      <w:lvlText w:val="%8."/>
      <w:lvlJc w:val="left"/>
      <w:pPr>
        <w:ind w:left="4974" w:hanging="360"/>
      </w:pPr>
    </w:lvl>
    <w:lvl w:ilvl="8" w:tplc="0414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68AA18FC"/>
    <w:multiLevelType w:val="hybridMultilevel"/>
    <w:tmpl w:val="3A926396"/>
    <w:lvl w:ilvl="0" w:tplc="88D27280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654" w:hanging="360"/>
      </w:pPr>
    </w:lvl>
    <w:lvl w:ilvl="2" w:tplc="0414001B" w:tentative="1">
      <w:start w:val="1"/>
      <w:numFmt w:val="lowerRoman"/>
      <w:lvlText w:val="%3."/>
      <w:lvlJc w:val="right"/>
      <w:pPr>
        <w:ind w:left="1374" w:hanging="180"/>
      </w:pPr>
    </w:lvl>
    <w:lvl w:ilvl="3" w:tplc="0414000F" w:tentative="1">
      <w:start w:val="1"/>
      <w:numFmt w:val="decimal"/>
      <w:lvlText w:val="%4."/>
      <w:lvlJc w:val="left"/>
      <w:pPr>
        <w:ind w:left="2094" w:hanging="360"/>
      </w:pPr>
    </w:lvl>
    <w:lvl w:ilvl="4" w:tplc="04140019" w:tentative="1">
      <w:start w:val="1"/>
      <w:numFmt w:val="lowerLetter"/>
      <w:lvlText w:val="%5."/>
      <w:lvlJc w:val="left"/>
      <w:pPr>
        <w:ind w:left="2814" w:hanging="360"/>
      </w:pPr>
    </w:lvl>
    <w:lvl w:ilvl="5" w:tplc="0414001B" w:tentative="1">
      <w:start w:val="1"/>
      <w:numFmt w:val="lowerRoman"/>
      <w:lvlText w:val="%6."/>
      <w:lvlJc w:val="right"/>
      <w:pPr>
        <w:ind w:left="3534" w:hanging="180"/>
      </w:pPr>
    </w:lvl>
    <w:lvl w:ilvl="6" w:tplc="0414000F" w:tentative="1">
      <w:start w:val="1"/>
      <w:numFmt w:val="decimal"/>
      <w:lvlText w:val="%7."/>
      <w:lvlJc w:val="left"/>
      <w:pPr>
        <w:ind w:left="4254" w:hanging="360"/>
      </w:pPr>
    </w:lvl>
    <w:lvl w:ilvl="7" w:tplc="04140019" w:tentative="1">
      <w:start w:val="1"/>
      <w:numFmt w:val="lowerLetter"/>
      <w:lvlText w:val="%8."/>
      <w:lvlJc w:val="left"/>
      <w:pPr>
        <w:ind w:left="4974" w:hanging="360"/>
      </w:pPr>
    </w:lvl>
    <w:lvl w:ilvl="8" w:tplc="0414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9859147">
    <w:abstractNumId w:val="5"/>
  </w:num>
  <w:num w:numId="2" w16cid:durableId="1479422252">
    <w:abstractNumId w:val="2"/>
  </w:num>
  <w:num w:numId="3" w16cid:durableId="1979719971">
    <w:abstractNumId w:val="3"/>
  </w:num>
  <w:num w:numId="4" w16cid:durableId="1689912029">
    <w:abstractNumId w:val="1"/>
  </w:num>
  <w:num w:numId="5" w16cid:durableId="1078475322">
    <w:abstractNumId w:val="0"/>
  </w:num>
  <w:num w:numId="6" w16cid:durableId="6251606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50" style="mso-position-horizontal-relative:page;mso-position-vertical-relative:page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achedTemplatePath" w:val="Notat.dotm"/>
    <w:docVar w:name="CreatedWithDtVersion" w:val="2.5.002"/>
    <w:docVar w:name="DocumentCreated" w:val="DocumentCreated"/>
    <w:docVar w:name="DocumentCreatedOK" w:val="DocumentCreatedOK"/>
    <w:docVar w:name="DocumentInitialized" w:val="OK"/>
    <w:docVar w:name="dtLanguage" w:val="nb-NO"/>
    <w:docVar w:name="Encrypted_DialogFieldValue_txtdate" w:val="pz9g+OqM1ovHvqqujkdb/g=="/>
    <w:docVar w:name="Encrypted_DialogFieldValue_txtdepartmentsender" w:val="0OEw0vF/M7KxOLrnrDfVQQ=="/>
    <w:docVar w:name="Encrypted_DialogFieldValue_txtheader" w:val="johf9M1COmgZJ19sjnX9Dg=="/>
    <w:docVar w:name="Encrypted_DialogFieldValue_txtnamesender" w:val="CyeR27fK+xhP6FG3+cmF5+82sopL7y3grN/a9myngxk="/>
    <w:docVar w:name="Encrypted_DialogFieldValue_txtuseridsender" w:val="5x6Ah+6mDO2KWx5czWTETw=="/>
    <w:docVar w:name="Encrypted_DocHeader" w:val="Vg8srdNq6C0wEI0mnznHFA=="/>
    <w:docVar w:name="IntegrationType" w:val="StandAlone"/>
  </w:docVars>
  <w:rsids>
    <w:rsidRoot w:val="003C25FD"/>
    <w:rsid w:val="00002875"/>
    <w:rsid w:val="0000330E"/>
    <w:rsid w:val="00004AA3"/>
    <w:rsid w:val="00007F79"/>
    <w:rsid w:val="000101DC"/>
    <w:rsid w:val="00013EA4"/>
    <w:rsid w:val="00014751"/>
    <w:rsid w:val="00014A0A"/>
    <w:rsid w:val="00022D8B"/>
    <w:rsid w:val="00023F51"/>
    <w:rsid w:val="00027C81"/>
    <w:rsid w:val="0003082E"/>
    <w:rsid w:val="00033891"/>
    <w:rsid w:val="000338FF"/>
    <w:rsid w:val="00035465"/>
    <w:rsid w:val="0004385B"/>
    <w:rsid w:val="0004516D"/>
    <w:rsid w:val="00050096"/>
    <w:rsid w:val="00050160"/>
    <w:rsid w:val="00053DF0"/>
    <w:rsid w:val="0006004D"/>
    <w:rsid w:val="000821C3"/>
    <w:rsid w:val="00083C31"/>
    <w:rsid w:val="00084FB3"/>
    <w:rsid w:val="000900FD"/>
    <w:rsid w:val="00094B58"/>
    <w:rsid w:val="00097FC7"/>
    <w:rsid w:val="000A06BE"/>
    <w:rsid w:val="000A0A49"/>
    <w:rsid w:val="000A3E38"/>
    <w:rsid w:val="000A403F"/>
    <w:rsid w:val="000A5C5F"/>
    <w:rsid w:val="000A70B5"/>
    <w:rsid w:val="000B15CA"/>
    <w:rsid w:val="000C25FC"/>
    <w:rsid w:val="000C3CD6"/>
    <w:rsid w:val="000C565C"/>
    <w:rsid w:val="000C5D00"/>
    <w:rsid w:val="000D0A4A"/>
    <w:rsid w:val="000D115A"/>
    <w:rsid w:val="000E59F9"/>
    <w:rsid w:val="000F1D4D"/>
    <w:rsid w:val="000F37C8"/>
    <w:rsid w:val="001018AE"/>
    <w:rsid w:val="001025F1"/>
    <w:rsid w:val="00111B40"/>
    <w:rsid w:val="001173D0"/>
    <w:rsid w:val="00117980"/>
    <w:rsid w:val="00122947"/>
    <w:rsid w:val="00127CB3"/>
    <w:rsid w:val="00127F2E"/>
    <w:rsid w:val="00130DA6"/>
    <w:rsid w:val="00132880"/>
    <w:rsid w:val="00145DA6"/>
    <w:rsid w:val="001467C7"/>
    <w:rsid w:val="00162522"/>
    <w:rsid w:val="00164707"/>
    <w:rsid w:val="00180F1A"/>
    <w:rsid w:val="00182810"/>
    <w:rsid w:val="001910FD"/>
    <w:rsid w:val="00191C4C"/>
    <w:rsid w:val="001940DA"/>
    <w:rsid w:val="001952BE"/>
    <w:rsid w:val="00197579"/>
    <w:rsid w:val="00197BA9"/>
    <w:rsid w:val="001A2DCF"/>
    <w:rsid w:val="001A4789"/>
    <w:rsid w:val="001A524E"/>
    <w:rsid w:val="001A5E82"/>
    <w:rsid w:val="001B4762"/>
    <w:rsid w:val="001B7898"/>
    <w:rsid w:val="001C02F0"/>
    <w:rsid w:val="001C1494"/>
    <w:rsid w:val="001C485E"/>
    <w:rsid w:val="001C5C28"/>
    <w:rsid w:val="001C752F"/>
    <w:rsid w:val="001F025D"/>
    <w:rsid w:val="001F1102"/>
    <w:rsid w:val="001F2CC6"/>
    <w:rsid w:val="002038F3"/>
    <w:rsid w:val="00206E5D"/>
    <w:rsid w:val="0021068C"/>
    <w:rsid w:val="00213029"/>
    <w:rsid w:val="00213E0B"/>
    <w:rsid w:val="00214008"/>
    <w:rsid w:val="00216319"/>
    <w:rsid w:val="00216866"/>
    <w:rsid w:val="00223C39"/>
    <w:rsid w:val="002240AF"/>
    <w:rsid w:val="00233EBE"/>
    <w:rsid w:val="0023418B"/>
    <w:rsid w:val="002345EB"/>
    <w:rsid w:val="00240CAB"/>
    <w:rsid w:val="00242B2A"/>
    <w:rsid w:val="002435AA"/>
    <w:rsid w:val="002446B8"/>
    <w:rsid w:val="0024659A"/>
    <w:rsid w:val="00247E20"/>
    <w:rsid w:val="00250E2D"/>
    <w:rsid w:val="0025606C"/>
    <w:rsid w:val="0026089E"/>
    <w:rsid w:val="00265AE5"/>
    <w:rsid w:val="002672B5"/>
    <w:rsid w:val="0027365D"/>
    <w:rsid w:val="00274A17"/>
    <w:rsid w:val="00286C88"/>
    <w:rsid w:val="00287F78"/>
    <w:rsid w:val="00291C7F"/>
    <w:rsid w:val="00293628"/>
    <w:rsid w:val="002959A5"/>
    <w:rsid w:val="002B099A"/>
    <w:rsid w:val="002B5410"/>
    <w:rsid w:val="002C14DA"/>
    <w:rsid w:val="002C268F"/>
    <w:rsid w:val="002C4C57"/>
    <w:rsid w:val="002D4AEF"/>
    <w:rsid w:val="002E6D3F"/>
    <w:rsid w:val="00300B16"/>
    <w:rsid w:val="003102B7"/>
    <w:rsid w:val="00310F3F"/>
    <w:rsid w:val="00312BA8"/>
    <w:rsid w:val="00320E64"/>
    <w:rsid w:val="003224BD"/>
    <w:rsid w:val="00330360"/>
    <w:rsid w:val="00332004"/>
    <w:rsid w:val="003333FF"/>
    <w:rsid w:val="00340606"/>
    <w:rsid w:val="00342ADF"/>
    <w:rsid w:val="00345812"/>
    <w:rsid w:val="00357F5B"/>
    <w:rsid w:val="00370AFA"/>
    <w:rsid w:val="00374D82"/>
    <w:rsid w:val="00375AA8"/>
    <w:rsid w:val="00383D23"/>
    <w:rsid w:val="00384181"/>
    <w:rsid w:val="00384425"/>
    <w:rsid w:val="003925FC"/>
    <w:rsid w:val="003964A2"/>
    <w:rsid w:val="00397E5F"/>
    <w:rsid w:val="003A7DA8"/>
    <w:rsid w:val="003B0EDE"/>
    <w:rsid w:val="003B48C5"/>
    <w:rsid w:val="003B629C"/>
    <w:rsid w:val="003C05B9"/>
    <w:rsid w:val="003C17C4"/>
    <w:rsid w:val="003C25FD"/>
    <w:rsid w:val="003C46F9"/>
    <w:rsid w:val="003C4848"/>
    <w:rsid w:val="003D09DF"/>
    <w:rsid w:val="003D105A"/>
    <w:rsid w:val="003D3E52"/>
    <w:rsid w:val="003E0167"/>
    <w:rsid w:val="003E37B1"/>
    <w:rsid w:val="003F19EB"/>
    <w:rsid w:val="003F5357"/>
    <w:rsid w:val="003F537D"/>
    <w:rsid w:val="003F715A"/>
    <w:rsid w:val="003F7A15"/>
    <w:rsid w:val="0040143E"/>
    <w:rsid w:val="004022F2"/>
    <w:rsid w:val="00411EF9"/>
    <w:rsid w:val="0041231D"/>
    <w:rsid w:val="004127DF"/>
    <w:rsid w:val="00416C4D"/>
    <w:rsid w:val="00420CF6"/>
    <w:rsid w:val="004260E2"/>
    <w:rsid w:val="00443032"/>
    <w:rsid w:val="004473F6"/>
    <w:rsid w:val="00447B60"/>
    <w:rsid w:val="00451C3C"/>
    <w:rsid w:val="00453D00"/>
    <w:rsid w:val="004604BD"/>
    <w:rsid w:val="004649B0"/>
    <w:rsid w:val="004706F4"/>
    <w:rsid w:val="00470C00"/>
    <w:rsid w:val="0047573F"/>
    <w:rsid w:val="00476531"/>
    <w:rsid w:val="004800F3"/>
    <w:rsid w:val="004827CC"/>
    <w:rsid w:val="00487831"/>
    <w:rsid w:val="0049010D"/>
    <w:rsid w:val="00493743"/>
    <w:rsid w:val="00495ED9"/>
    <w:rsid w:val="00496699"/>
    <w:rsid w:val="00496DDF"/>
    <w:rsid w:val="004A2C9C"/>
    <w:rsid w:val="004A3999"/>
    <w:rsid w:val="004A5B98"/>
    <w:rsid w:val="004A6D41"/>
    <w:rsid w:val="004C2138"/>
    <w:rsid w:val="004C3294"/>
    <w:rsid w:val="004D48EE"/>
    <w:rsid w:val="004E2842"/>
    <w:rsid w:val="004E5391"/>
    <w:rsid w:val="004E5DBD"/>
    <w:rsid w:val="004E5DE9"/>
    <w:rsid w:val="004F092D"/>
    <w:rsid w:val="005014E0"/>
    <w:rsid w:val="005019D6"/>
    <w:rsid w:val="0051220A"/>
    <w:rsid w:val="00516C7A"/>
    <w:rsid w:val="0051714E"/>
    <w:rsid w:val="00522FFD"/>
    <w:rsid w:val="005236BD"/>
    <w:rsid w:val="00525731"/>
    <w:rsid w:val="005264D7"/>
    <w:rsid w:val="00531A88"/>
    <w:rsid w:val="00531AEA"/>
    <w:rsid w:val="005376EC"/>
    <w:rsid w:val="00537BBE"/>
    <w:rsid w:val="005439E8"/>
    <w:rsid w:val="0054603A"/>
    <w:rsid w:val="00547492"/>
    <w:rsid w:val="005501AF"/>
    <w:rsid w:val="00550DCF"/>
    <w:rsid w:val="00556A60"/>
    <w:rsid w:val="005624D9"/>
    <w:rsid w:val="00566D20"/>
    <w:rsid w:val="00570998"/>
    <w:rsid w:val="005718E9"/>
    <w:rsid w:val="00574EFE"/>
    <w:rsid w:val="005751D3"/>
    <w:rsid w:val="0057641D"/>
    <w:rsid w:val="00580653"/>
    <w:rsid w:val="005815C4"/>
    <w:rsid w:val="0058356B"/>
    <w:rsid w:val="00584BF7"/>
    <w:rsid w:val="00592941"/>
    <w:rsid w:val="00593890"/>
    <w:rsid w:val="005A3369"/>
    <w:rsid w:val="005A4D25"/>
    <w:rsid w:val="005A5FFA"/>
    <w:rsid w:val="005B0825"/>
    <w:rsid w:val="005B1D5A"/>
    <w:rsid w:val="005B2AEA"/>
    <w:rsid w:val="005B4B73"/>
    <w:rsid w:val="005D1C9F"/>
    <w:rsid w:val="005D2489"/>
    <w:rsid w:val="005D4994"/>
    <w:rsid w:val="005D5488"/>
    <w:rsid w:val="005D7E74"/>
    <w:rsid w:val="005F65B8"/>
    <w:rsid w:val="006006BB"/>
    <w:rsid w:val="006009DD"/>
    <w:rsid w:val="00602E62"/>
    <w:rsid w:val="00604F56"/>
    <w:rsid w:val="006077C1"/>
    <w:rsid w:val="006227C3"/>
    <w:rsid w:val="0062682B"/>
    <w:rsid w:val="00627837"/>
    <w:rsid w:val="006317F6"/>
    <w:rsid w:val="006322BD"/>
    <w:rsid w:val="006413B4"/>
    <w:rsid w:val="00655C5B"/>
    <w:rsid w:val="006561A5"/>
    <w:rsid w:val="00656D73"/>
    <w:rsid w:val="00660155"/>
    <w:rsid w:val="0066083F"/>
    <w:rsid w:val="0066089B"/>
    <w:rsid w:val="00662535"/>
    <w:rsid w:val="00664151"/>
    <w:rsid w:val="00665E79"/>
    <w:rsid w:val="00666516"/>
    <w:rsid w:val="00673934"/>
    <w:rsid w:val="00674161"/>
    <w:rsid w:val="00676F6E"/>
    <w:rsid w:val="006829E1"/>
    <w:rsid w:val="00690D94"/>
    <w:rsid w:val="00693091"/>
    <w:rsid w:val="00695778"/>
    <w:rsid w:val="006A409C"/>
    <w:rsid w:val="006A65DF"/>
    <w:rsid w:val="006B402E"/>
    <w:rsid w:val="006B61AB"/>
    <w:rsid w:val="006B6486"/>
    <w:rsid w:val="006B688F"/>
    <w:rsid w:val="006B79A6"/>
    <w:rsid w:val="006C07E6"/>
    <w:rsid w:val="006C0B40"/>
    <w:rsid w:val="006C2796"/>
    <w:rsid w:val="006C3E65"/>
    <w:rsid w:val="006C419A"/>
    <w:rsid w:val="006C5B47"/>
    <w:rsid w:val="006D3429"/>
    <w:rsid w:val="006D4B69"/>
    <w:rsid w:val="006E0998"/>
    <w:rsid w:val="006E2D6A"/>
    <w:rsid w:val="006E512C"/>
    <w:rsid w:val="006E6646"/>
    <w:rsid w:val="006F1F3A"/>
    <w:rsid w:val="006F37C6"/>
    <w:rsid w:val="006F45F9"/>
    <w:rsid w:val="00703EB1"/>
    <w:rsid w:val="007173A9"/>
    <w:rsid w:val="00717FEB"/>
    <w:rsid w:val="00721871"/>
    <w:rsid w:val="00723CAC"/>
    <w:rsid w:val="007256B8"/>
    <w:rsid w:val="00730291"/>
    <w:rsid w:val="00730F03"/>
    <w:rsid w:val="007404F9"/>
    <w:rsid w:val="00742180"/>
    <w:rsid w:val="0074305F"/>
    <w:rsid w:val="00750A92"/>
    <w:rsid w:val="00753472"/>
    <w:rsid w:val="007754E5"/>
    <w:rsid w:val="00776368"/>
    <w:rsid w:val="0078196C"/>
    <w:rsid w:val="00782332"/>
    <w:rsid w:val="007831CC"/>
    <w:rsid w:val="00792C3E"/>
    <w:rsid w:val="00792D2E"/>
    <w:rsid w:val="0079604F"/>
    <w:rsid w:val="00796525"/>
    <w:rsid w:val="007A2DBD"/>
    <w:rsid w:val="007A5929"/>
    <w:rsid w:val="007B0CF0"/>
    <w:rsid w:val="007B0F2E"/>
    <w:rsid w:val="007C52A5"/>
    <w:rsid w:val="007C5B2F"/>
    <w:rsid w:val="007D0F67"/>
    <w:rsid w:val="007D16A9"/>
    <w:rsid w:val="007D2469"/>
    <w:rsid w:val="007D3337"/>
    <w:rsid w:val="007D39FC"/>
    <w:rsid w:val="007D4A2A"/>
    <w:rsid w:val="007D6808"/>
    <w:rsid w:val="007D707C"/>
    <w:rsid w:val="007E184C"/>
    <w:rsid w:val="007E1890"/>
    <w:rsid w:val="007E4B77"/>
    <w:rsid w:val="007E7651"/>
    <w:rsid w:val="007F1419"/>
    <w:rsid w:val="00802915"/>
    <w:rsid w:val="008060F9"/>
    <w:rsid w:val="00806CCF"/>
    <w:rsid w:val="0080723E"/>
    <w:rsid w:val="00815109"/>
    <w:rsid w:val="00823698"/>
    <w:rsid w:val="008257FB"/>
    <w:rsid w:val="00825B60"/>
    <w:rsid w:val="00832B91"/>
    <w:rsid w:val="00832C57"/>
    <w:rsid w:val="008330EB"/>
    <w:rsid w:val="008427D7"/>
    <w:rsid w:val="00844A90"/>
    <w:rsid w:val="008455D8"/>
    <w:rsid w:val="00845A45"/>
    <w:rsid w:val="008509C5"/>
    <w:rsid w:val="00854CC5"/>
    <w:rsid w:val="008628DF"/>
    <w:rsid w:val="00864D84"/>
    <w:rsid w:val="00873729"/>
    <w:rsid w:val="00877DA0"/>
    <w:rsid w:val="00884211"/>
    <w:rsid w:val="008874A9"/>
    <w:rsid w:val="00893AED"/>
    <w:rsid w:val="00893D9C"/>
    <w:rsid w:val="008A1C86"/>
    <w:rsid w:val="008B07F5"/>
    <w:rsid w:val="008B172A"/>
    <w:rsid w:val="008B2178"/>
    <w:rsid w:val="008B2870"/>
    <w:rsid w:val="008B5CF0"/>
    <w:rsid w:val="008C341E"/>
    <w:rsid w:val="008C4161"/>
    <w:rsid w:val="008C519E"/>
    <w:rsid w:val="008C633B"/>
    <w:rsid w:val="008D05F1"/>
    <w:rsid w:val="008D31FF"/>
    <w:rsid w:val="008E331C"/>
    <w:rsid w:val="008E3752"/>
    <w:rsid w:val="008E5BDF"/>
    <w:rsid w:val="008E7146"/>
    <w:rsid w:val="008E77DA"/>
    <w:rsid w:val="008E7EB0"/>
    <w:rsid w:val="008F3609"/>
    <w:rsid w:val="00903D1F"/>
    <w:rsid w:val="00904D4E"/>
    <w:rsid w:val="00906F13"/>
    <w:rsid w:val="009102CF"/>
    <w:rsid w:val="00911B8E"/>
    <w:rsid w:val="00925441"/>
    <w:rsid w:val="0093285E"/>
    <w:rsid w:val="009341E0"/>
    <w:rsid w:val="00942638"/>
    <w:rsid w:val="00953C60"/>
    <w:rsid w:val="00956A0F"/>
    <w:rsid w:val="00957C13"/>
    <w:rsid w:val="00970035"/>
    <w:rsid w:val="00971701"/>
    <w:rsid w:val="00971D62"/>
    <w:rsid w:val="00973ABC"/>
    <w:rsid w:val="00973C20"/>
    <w:rsid w:val="009846F6"/>
    <w:rsid w:val="009966DB"/>
    <w:rsid w:val="009A4C9E"/>
    <w:rsid w:val="009B0B7F"/>
    <w:rsid w:val="009B2301"/>
    <w:rsid w:val="009D355E"/>
    <w:rsid w:val="009D538A"/>
    <w:rsid w:val="009D5D9E"/>
    <w:rsid w:val="009E2AE9"/>
    <w:rsid w:val="009E2B10"/>
    <w:rsid w:val="009E540A"/>
    <w:rsid w:val="009E7976"/>
    <w:rsid w:val="009F290E"/>
    <w:rsid w:val="009F30A9"/>
    <w:rsid w:val="009F3562"/>
    <w:rsid w:val="00A067A9"/>
    <w:rsid w:val="00A1299A"/>
    <w:rsid w:val="00A33726"/>
    <w:rsid w:val="00A34A66"/>
    <w:rsid w:val="00A50EF1"/>
    <w:rsid w:val="00A51B11"/>
    <w:rsid w:val="00A53D6C"/>
    <w:rsid w:val="00A70A3D"/>
    <w:rsid w:val="00A7317F"/>
    <w:rsid w:val="00A7343B"/>
    <w:rsid w:val="00A77AEB"/>
    <w:rsid w:val="00A82A0B"/>
    <w:rsid w:val="00A863CC"/>
    <w:rsid w:val="00A90874"/>
    <w:rsid w:val="00A94465"/>
    <w:rsid w:val="00AA55E9"/>
    <w:rsid w:val="00AB09BE"/>
    <w:rsid w:val="00AB0A0E"/>
    <w:rsid w:val="00AB0D27"/>
    <w:rsid w:val="00AB6EFD"/>
    <w:rsid w:val="00AC01AE"/>
    <w:rsid w:val="00AC7D60"/>
    <w:rsid w:val="00AD05C7"/>
    <w:rsid w:val="00AD5990"/>
    <w:rsid w:val="00AE10E4"/>
    <w:rsid w:val="00AE6829"/>
    <w:rsid w:val="00AF1959"/>
    <w:rsid w:val="00AF5083"/>
    <w:rsid w:val="00AF7267"/>
    <w:rsid w:val="00AF7275"/>
    <w:rsid w:val="00AF759D"/>
    <w:rsid w:val="00B0263C"/>
    <w:rsid w:val="00B02F48"/>
    <w:rsid w:val="00B06A15"/>
    <w:rsid w:val="00B12BF4"/>
    <w:rsid w:val="00B17A35"/>
    <w:rsid w:val="00B2292D"/>
    <w:rsid w:val="00B24635"/>
    <w:rsid w:val="00B31A7D"/>
    <w:rsid w:val="00B327B5"/>
    <w:rsid w:val="00B41D79"/>
    <w:rsid w:val="00B446A9"/>
    <w:rsid w:val="00B45362"/>
    <w:rsid w:val="00B45E82"/>
    <w:rsid w:val="00B46199"/>
    <w:rsid w:val="00B541EE"/>
    <w:rsid w:val="00B55F7A"/>
    <w:rsid w:val="00B56394"/>
    <w:rsid w:val="00B6243F"/>
    <w:rsid w:val="00B6625A"/>
    <w:rsid w:val="00B67090"/>
    <w:rsid w:val="00B74A35"/>
    <w:rsid w:val="00B910BE"/>
    <w:rsid w:val="00B939A6"/>
    <w:rsid w:val="00B95CFE"/>
    <w:rsid w:val="00BA0DEE"/>
    <w:rsid w:val="00BA155F"/>
    <w:rsid w:val="00BA276B"/>
    <w:rsid w:val="00BA2982"/>
    <w:rsid w:val="00BB3523"/>
    <w:rsid w:val="00BC1B99"/>
    <w:rsid w:val="00BC43BE"/>
    <w:rsid w:val="00BC7669"/>
    <w:rsid w:val="00BD0D61"/>
    <w:rsid w:val="00BD5E81"/>
    <w:rsid w:val="00BE142E"/>
    <w:rsid w:val="00BF0795"/>
    <w:rsid w:val="00BF2644"/>
    <w:rsid w:val="00BF73F2"/>
    <w:rsid w:val="00BF755E"/>
    <w:rsid w:val="00C144E2"/>
    <w:rsid w:val="00C1782E"/>
    <w:rsid w:val="00C211A8"/>
    <w:rsid w:val="00C27081"/>
    <w:rsid w:val="00C2766B"/>
    <w:rsid w:val="00C32ACD"/>
    <w:rsid w:val="00C42FEA"/>
    <w:rsid w:val="00C44E75"/>
    <w:rsid w:val="00C4515C"/>
    <w:rsid w:val="00C546F2"/>
    <w:rsid w:val="00C60188"/>
    <w:rsid w:val="00C70407"/>
    <w:rsid w:val="00C7330F"/>
    <w:rsid w:val="00C73429"/>
    <w:rsid w:val="00C75A4D"/>
    <w:rsid w:val="00C80FF3"/>
    <w:rsid w:val="00C8131A"/>
    <w:rsid w:val="00C84BA1"/>
    <w:rsid w:val="00C8639D"/>
    <w:rsid w:val="00C87253"/>
    <w:rsid w:val="00C906E0"/>
    <w:rsid w:val="00C95876"/>
    <w:rsid w:val="00C960A4"/>
    <w:rsid w:val="00CA0CA3"/>
    <w:rsid w:val="00CA23B0"/>
    <w:rsid w:val="00CB12C9"/>
    <w:rsid w:val="00CB606C"/>
    <w:rsid w:val="00CC3E46"/>
    <w:rsid w:val="00CC4D49"/>
    <w:rsid w:val="00CD2029"/>
    <w:rsid w:val="00CD4A42"/>
    <w:rsid w:val="00CE4C0D"/>
    <w:rsid w:val="00CE7C81"/>
    <w:rsid w:val="00CF5F41"/>
    <w:rsid w:val="00D01345"/>
    <w:rsid w:val="00D03318"/>
    <w:rsid w:val="00D0516F"/>
    <w:rsid w:val="00D05E1B"/>
    <w:rsid w:val="00D16CEF"/>
    <w:rsid w:val="00D20371"/>
    <w:rsid w:val="00D2165B"/>
    <w:rsid w:val="00D23A1D"/>
    <w:rsid w:val="00D243C8"/>
    <w:rsid w:val="00D30328"/>
    <w:rsid w:val="00D31726"/>
    <w:rsid w:val="00D33385"/>
    <w:rsid w:val="00D3780B"/>
    <w:rsid w:val="00D40F2E"/>
    <w:rsid w:val="00D43C5C"/>
    <w:rsid w:val="00D54556"/>
    <w:rsid w:val="00D55DAD"/>
    <w:rsid w:val="00D56F23"/>
    <w:rsid w:val="00D57199"/>
    <w:rsid w:val="00D61AFD"/>
    <w:rsid w:val="00D62348"/>
    <w:rsid w:val="00D67655"/>
    <w:rsid w:val="00D80959"/>
    <w:rsid w:val="00D86914"/>
    <w:rsid w:val="00DA0035"/>
    <w:rsid w:val="00DA40CD"/>
    <w:rsid w:val="00DB4315"/>
    <w:rsid w:val="00DB5158"/>
    <w:rsid w:val="00DB5F04"/>
    <w:rsid w:val="00DC4D03"/>
    <w:rsid w:val="00DD2A1F"/>
    <w:rsid w:val="00DD5282"/>
    <w:rsid w:val="00DD5BAF"/>
    <w:rsid w:val="00DE7580"/>
    <w:rsid w:val="00DF267A"/>
    <w:rsid w:val="00DF4BD1"/>
    <w:rsid w:val="00E021A1"/>
    <w:rsid w:val="00E02BB8"/>
    <w:rsid w:val="00E047BE"/>
    <w:rsid w:val="00E05621"/>
    <w:rsid w:val="00E12619"/>
    <w:rsid w:val="00E12BFC"/>
    <w:rsid w:val="00E14827"/>
    <w:rsid w:val="00E217A4"/>
    <w:rsid w:val="00E218FB"/>
    <w:rsid w:val="00E230EC"/>
    <w:rsid w:val="00E244B6"/>
    <w:rsid w:val="00E2758E"/>
    <w:rsid w:val="00E337B5"/>
    <w:rsid w:val="00E343EE"/>
    <w:rsid w:val="00E52AC9"/>
    <w:rsid w:val="00E52DE3"/>
    <w:rsid w:val="00E55974"/>
    <w:rsid w:val="00E55A0C"/>
    <w:rsid w:val="00E629F0"/>
    <w:rsid w:val="00E63439"/>
    <w:rsid w:val="00E72500"/>
    <w:rsid w:val="00E72713"/>
    <w:rsid w:val="00E74238"/>
    <w:rsid w:val="00E769ED"/>
    <w:rsid w:val="00E77288"/>
    <w:rsid w:val="00E77668"/>
    <w:rsid w:val="00E819F5"/>
    <w:rsid w:val="00E81F7B"/>
    <w:rsid w:val="00E9010C"/>
    <w:rsid w:val="00E93AEB"/>
    <w:rsid w:val="00E96AFA"/>
    <w:rsid w:val="00E974CB"/>
    <w:rsid w:val="00EA25C3"/>
    <w:rsid w:val="00EA3284"/>
    <w:rsid w:val="00EA3FF8"/>
    <w:rsid w:val="00EB4CD5"/>
    <w:rsid w:val="00EC73BC"/>
    <w:rsid w:val="00EC7E98"/>
    <w:rsid w:val="00ED1809"/>
    <w:rsid w:val="00ED35A5"/>
    <w:rsid w:val="00ED5466"/>
    <w:rsid w:val="00EE4FBC"/>
    <w:rsid w:val="00EE5A82"/>
    <w:rsid w:val="00EF2EE1"/>
    <w:rsid w:val="00F01536"/>
    <w:rsid w:val="00F0569C"/>
    <w:rsid w:val="00F07DBF"/>
    <w:rsid w:val="00F11C85"/>
    <w:rsid w:val="00F15084"/>
    <w:rsid w:val="00F15645"/>
    <w:rsid w:val="00F21587"/>
    <w:rsid w:val="00F30A7F"/>
    <w:rsid w:val="00F328E5"/>
    <w:rsid w:val="00F33D96"/>
    <w:rsid w:val="00F36539"/>
    <w:rsid w:val="00F37CEC"/>
    <w:rsid w:val="00F4361E"/>
    <w:rsid w:val="00F43DAE"/>
    <w:rsid w:val="00F44531"/>
    <w:rsid w:val="00F457F6"/>
    <w:rsid w:val="00F45E7C"/>
    <w:rsid w:val="00F4771A"/>
    <w:rsid w:val="00F5022A"/>
    <w:rsid w:val="00F5256F"/>
    <w:rsid w:val="00F52690"/>
    <w:rsid w:val="00F6742F"/>
    <w:rsid w:val="00F67FB9"/>
    <w:rsid w:val="00F7381A"/>
    <w:rsid w:val="00F805E0"/>
    <w:rsid w:val="00F814DE"/>
    <w:rsid w:val="00F818C8"/>
    <w:rsid w:val="00F84332"/>
    <w:rsid w:val="00F945B0"/>
    <w:rsid w:val="00F95995"/>
    <w:rsid w:val="00F97277"/>
    <w:rsid w:val="00FA1425"/>
    <w:rsid w:val="00FA7229"/>
    <w:rsid w:val="00FA7CEC"/>
    <w:rsid w:val="00FB0C95"/>
    <w:rsid w:val="00FB1A84"/>
    <w:rsid w:val="00FD2B7C"/>
    <w:rsid w:val="00FD325C"/>
    <w:rsid w:val="00FD3564"/>
    <w:rsid w:val="00FD379F"/>
    <w:rsid w:val="00FD48FE"/>
    <w:rsid w:val="00FF2897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page;mso-position-vertical-relative:page"/>
    <o:shapelayout v:ext="edit">
      <o:idmap v:ext="edit" data="2"/>
    </o:shapelayout>
  </w:shapeDefaults>
  <w:decimalSymbol w:val=","/>
  <w:listSeparator w:val=";"/>
  <w14:docId w14:val="790C6448"/>
  <w15:docId w15:val="{1D2ECC6D-D51B-47F9-BEAE-CF43FC33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20A"/>
    <w:pPr>
      <w:spacing w:after="0" w:line="300" w:lineRule="atLeast"/>
    </w:pPr>
    <w:rPr>
      <w:rFonts w:ascii="Arial" w:hAnsi="Arial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173A9"/>
    <w:pPr>
      <w:keepNext/>
      <w:keepLines/>
      <w:spacing w:before="240" w:after="60" w:line="240" w:lineRule="auto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1220A"/>
    <w:pPr>
      <w:keepNext/>
      <w:keepLines/>
      <w:spacing w:before="240" w:after="60" w:line="240" w:lineRule="auto"/>
      <w:ind w:left="454" w:hanging="454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1220A"/>
    <w:pPr>
      <w:keepNext/>
      <w:keepLines/>
      <w:spacing w:before="240" w:after="60"/>
      <w:ind w:left="680" w:hanging="68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1220A"/>
    <w:pPr>
      <w:keepNext/>
      <w:keepLines/>
      <w:spacing w:before="240" w:after="60"/>
      <w:ind w:left="907" w:hanging="907"/>
      <w:outlineLvl w:val="3"/>
    </w:pPr>
    <w:rPr>
      <w:rFonts w:eastAsiaTheme="majorEastAsia" w:cstheme="majorBidi"/>
      <w:b/>
      <w:bCs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1220A"/>
    <w:pPr>
      <w:keepNext/>
      <w:keepLines/>
      <w:spacing w:before="240" w:after="60"/>
      <w:ind w:left="1021" w:hanging="1021"/>
      <w:outlineLvl w:val="4"/>
    </w:pPr>
    <w:rPr>
      <w:rFonts w:eastAsiaTheme="majorEastAsia" w:cstheme="majorBidi"/>
      <w:b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1220A"/>
    <w:pPr>
      <w:keepNext/>
      <w:keepLines/>
      <w:spacing w:before="240" w:after="60"/>
      <w:ind w:left="1134" w:hanging="1134"/>
      <w:outlineLvl w:val="5"/>
    </w:pPr>
    <w:rPr>
      <w:rFonts w:eastAsiaTheme="majorEastAsia" w:cstheme="majorBidi"/>
      <w:b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DF4BD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F4BD1"/>
    <w:rPr>
      <w:rFonts w:ascii="Tahoma" w:hAnsi="Tahoma" w:cs="Tahoma"/>
      <w:color w:val="003F75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665E79"/>
    <w:pPr>
      <w:spacing w:line="240" w:lineRule="auto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665E79"/>
    <w:rPr>
      <w:rFonts w:ascii="Arial" w:hAnsi="Arial"/>
      <w:sz w:val="16"/>
    </w:rPr>
  </w:style>
  <w:style w:type="paragraph" w:styleId="Bunntekst">
    <w:name w:val="footer"/>
    <w:basedOn w:val="Normal"/>
    <w:link w:val="BunntekstTegn"/>
    <w:uiPriority w:val="99"/>
    <w:unhideWhenUsed/>
    <w:rsid w:val="003F7A15"/>
    <w:pPr>
      <w:tabs>
        <w:tab w:val="center" w:pos="4819"/>
        <w:tab w:val="right" w:pos="9638"/>
      </w:tabs>
      <w:spacing w:line="240" w:lineRule="auto"/>
      <w:jc w:val="center"/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3F7A15"/>
    <w:rPr>
      <w:rFonts w:ascii="Arial" w:hAnsi="Arial"/>
      <w:sz w:val="16"/>
    </w:rPr>
  </w:style>
  <w:style w:type="table" w:styleId="Tabellrutenett">
    <w:name w:val="Table Grid"/>
    <w:basedOn w:val="Vanligtabell"/>
    <w:uiPriority w:val="59"/>
    <w:rsid w:val="00291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9F30A9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173A9"/>
    <w:rPr>
      <w:rFonts w:ascii="Arial" w:eastAsiaTheme="majorEastAsia" w:hAnsi="Arial" w:cstheme="majorBidi"/>
      <w:b/>
      <w:bCs/>
      <w:sz w:val="30"/>
      <w:szCs w:val="28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1220A"/>
    <w:rPr>
      <w:rFonts w:ascii="Arial" w:eastAsiaTheme="majorEastAsia" w:hAnsi="Arial" w:cstheme="majorBidi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1220A"/>
    <w:rPr>
      <w:rFonts w:ascii="Arial" w:eastAsiaTheme="majorEastAsia" w:hAnsi="Arial" w:cstheme="majorBidi"/>
      <w:b/>
      <w:bCs/>
      <w:sz w:val="26"/>
      <w:szCs w:val="2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7372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73729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73729"/>
    <w:rPr>
      <w:rFonts w:ascii="Georgia" w:hAnsi="Georgi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7372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73729"/>
    <w:rPr>
      <w:rFonts w:ascii="Georgia" w:hAnsi="Georgia"/>
      <w:b/>
      <w:bCs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rsid w:val="0051220A"/>
    <w:pPr>
      <w:spacing w:before="200" w:after="160"/>
      <w:ind w:left="284"/>
    </w:pPr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51220A"/>
    <w:rPr>
      <w:rFonts w:ascii="Arial" w:hAnsi="Arial"/>
      <w:i/>
      <w:iCs/>
      <w:color w:val="000000" w:themeColor="text1"/>
    </w:rPr>
  </w:style>
  <w:style w:type="paragraph" w:styleId="Fotnotetekst">
    <w:name w:val="footnote text"/>
    <w:basedOn w:val="Normal"/>
    <w:link w:val="FotnotetekstTegn"/>
    <w:uiPriority w:val="99"/>
    <w:unhideWhenUsed/>
    <w:rsid w:val="0051220A"/>
    <w:pPr>
      <w:spacing w:line="240" w:lineRule="auto"/>
    </w:pPr>
    <w:rPr>
      <w:sz w:val="18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1220A"/>
    <w:rPr>
      <w:rFonts w:ascii="Arial" w:hAnsi="Arial"/>
      <w:sz w:val="18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51220A"/>
    <w:rPr>
      <w:vertAlign w:val="superscript"/>
    </w:rPr>
  </w:style>
  <w:style w:type="paragraph" w:customStyle="1" w:styleId="fratil">
    <w:name w:val="fra_til"/>
    <w:basedOn w:val="Normal"/>
    <w:rsid w:val="00AF7267"/>
    <w:pPr>
      <w:spacing w:after="160" w:line="300" w:lineRule="exact"/>
    </w:pPr>
    <w:rPr>
      <w:sz w:val="18"/>
    </w:rPr>
  </w:style>
  <w:style w:type="paragraph" w:customStyle="1" w:styleId="Notat">
    <w:name w:val="Notat"/>
    <w:basedOn w:val="Normal"/>
    <w:rsid w:val="007D39FC"/>
    <w:pPr>
      <w:jc w:val="right"/>
    </w:pPr>
    <w:rPr>
      <w:sz w:val="28"/>
    </w:rPr>
  </w:style>
  <w:style w:type="paragraph" w:customStyle="1" w:styleId="Overskrift10">
    <w:name w:val="Overskrift1"/>
    <w:basedOn w:val="Overskrift1"/>
    <w:rsid w:val="007173A9"/>
    <w:pPr>
      <w:spacing w:before="0" w:after="120"/>
    </w:pPr>
    <w:rPr>
      <w:sz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1220A"/>
    <w:rPr>
      <w:rFonts w:ascii="Arial" w:eastAsiaTheme="majorEastAsia" w:hAnsi="Arial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1220A"/>
    <w:rPr>
      <w:rFonts w:ascii="Arial" w:eastAsiaTheme="majorEastAsia" w:hAnsi="Arial" w:cstheme="majorBidi"/>
      <w:b/>
      <w:bCs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1220A"/>
    <w:rPr>
      <w:rFonts w:ascii="Arial" w:eastAsiaTheme="majorEastAsia" w:hAnsi="Arial" w:cstheme="majorBidi"/>
      <w:b/>
    </w:rPr>
  </w:style>
  <w:style w:type="character" w:styleId="Hyperkobling">
    <w:name w:val="Hyperlink"/>
    <w:basedOn w:val="Standardskriftforavsnitt"/>
    <w:uiPriority w:val="99"/>
    <w:unhideWhenUsed/>
    <w:rsid w:val="007173A9"/>
    <w:rPr>
      <w:color w:val="1F4E79"/>
      <w:u w:val="single"/>
    </w:rPr>
  </w:style>
  <w:style w:type="paragraph" w:customStyle="1" w:styleId="fratilflerelinjer">
    <w:name w:val="fra_til_flere_linjer"/>
    <w:basedOn w:val="fratil"/>
    <w:rsid w:val="00117980"/>
    <w:pPr>
      <w:spacing w:after="0"/>
    </w:pPr>
  </w:style>
  <w:style w:type="paragraph" w:styleId="Listeavsnitt">
    <w:name w:val="List Paragraph"/>
    <w:basedOn w:val="Normal"/>
    <w:uiPriority w:val="34"/>
    <w:rsid w:val="003C2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dynamictemplate\Maler\Notat.dotm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0D726FD3960848897D338B43AF2C64" ma:contentTypeVersion="3" ma:contentTypeDescription="Opprett et nytt dokument." ma:contentTypeScope="" ma:versionID="6ac75f8e6d42ed63bee9d4a14be602a1">
  <xsd:schema xmlns:xsd="http://www.w3.org/2001/XMLSchema" xmlns:xs="http://www.w3.org/2001/XMLSchema" xmlns:p="http://schemas.microsoft.com/office/2006/metadata/properties" xmlns:ns2="1b96d44a-e1f0-4b7b-85b7-7302a2a25f18" xmlns:ns3="b9eeec9d-832d-4d94-8f81-46416a38c3f3" targetNamespace="http://schemas.microsoft.com/office/2006/metadata/properties" ma:root="true" ma:fieldsID="444443edf48b21be81152f55d66061de" ns2:_="" ns3:_="">
    <xsd:import namespace="1b96d44a-e1f0-4b7b-85b7-7302a2a25f18"/>
    <xsd:import namespace="b9eeec9d-832d-4d94-8f81-46416a38c3f3"/>
    <xsd:element name="properties">
      <xsd:complexType>
        <xsd:sequence>
          <xsd:element name="documentManagement">
            <xsd:complexType>
              <xsd:all>
                <xsd:element ref="ns2:Overskrift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6d44a-e1f0-4b7b-85b7-7302a2a25f18" elementFormDefault="qualified">
    <xsd:import namespace="http://schemas.microsoft.com/office/2006/documentManagement/types"/>
    <xsd:import namespace="http://schemas.microsoft.com/office/infopath/2007/PartnerControls"/>
    <xsd:element name="Overskrift" ma:index="8" ma:displayName="Overskrift" ma:default="Dokumenter EIEJ" ma:format="Dropdown" ma:internalName="Overskrift">
      <xsd:simpleType>
        <xsd:restriction base="dms:Choice">
          <xsd:enumeration value="Dokumenter EIEJ"/>
          <xsd:enumeration value="Akson"/>
          <xsd:enumeration value="Helseteknologiordningen"/>
          <xsd:enumeration value="Nav og Portal"/>
          <xsd:enumeration value="FKJ 202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eec9d-832d-4d94-8f81-46416a38c3f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verskrift xmlns="1b96d44a-e1f0-4b7b-85b7-7302a2a25f18">Dokumenter EIEJ</Overskrif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A066E-7A9A-4B18-9BAB-860A8A6C6B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6d44a-e1f0-4b7b-85b7-7302a2a25f18"/>
    <ds:schemaRef ds:uri="b9eeec9d-832d-4d94-8f81-46416a38c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DB0122-0E34-43B2-B1BD-F6885C37C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98774-9B78-4204-8686-98B302590E51}">
  <ds:schemaRefs>
    <ds:schemaRef ds:uri="http://purl.org/dc/elements/1.1/"/>
    <ds:schemaRef ds:uri="http://schemas.microsoft.com/office/2006/metadata/properties"/>
    <ds:schemaRef ds:uri="b9eeec9d-832d-4d94-8f81-46416a38c3f3"/>
    <ds:schemaRef ds:uri="http://purl.org/dc/terms/"/>
    <ds:schemaRef ds:uri="http://schemas.openxmlformats.org/package/2006/metadata/core-properties"/>
    <ds:schemaRef ds:uri="1b96d44a-e1f0-4b7b-85b7-7302a2a25f1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4DBDEA6-9881-4495-9F27-822DF06B2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Notat.dotm</Template>
  <TotalTime>0</TotalTime>
  <Pages>1</Pages>
  <Words>186</Words>
  <Characters>989</Characters>
  <Application>Microsoft Office Word</Application>
  <DocSecurity>4</DocSecurity>
  <Lines>8</Lines>
  <Paragraphs>2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Innspillsnotat</vt:lpstr>
      <vt:lpstr/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Innspillsnotat</dc:title>
  <dc:creator>Marit Westfal-Larsen</dc:creator>
  <cp:lastModifiedBy>Trine Mølmen</cp:lastModifiedBy>
  <cp:revision>2</cp:revision>
  <cp:lastPrinted>2016-10-07T10:17:00Z</cp:lastPrinted>
  <dcterms:created xsi:type="dcterms:W3CDTF">2025-03-21T10:34:00Z</dcterms:created>
  <dcterms:modified xsi:type="dcterms:W3CDTF">2025-03-21T10:34:00Z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2cb0b57-dde8-42fe-9f44-53162ebab993_Enabled">
    <vt:lpwstr>true</vt:lpwstr>
  </property>
  <property fmtid="{D5CDD505-2E9C-101B-9397-08002B2CF9AE}" pid="3" name="MSIP_Label_52cb0b57-dde8-42fe-9f44-53162ebab993_SetDate">
    <vt:lpwstr>2025-03-18T08:53:04Z</vt:lpwstr>
  </property>
  <property fmtid="{D5CDD505-2E9C-101B-9397-08002B2CF9AE}" pid="4" name="MSIP_Label_52cb0b57-dde8-42fe-9f44-53162ebab993_Method">
    <vt:lpwstr>Standard</vt:lpwstr>
  </property>
  <property fmtid="{D5CDD505-2E9C-101B-9397-08002B2CF9AE}" pid="5" name="MSIP_Label_52cb0b57-dde8-42fe-9f44-53162ebab993_Name">
    <vt:lpwstr>Intern (HOD)</vt:lpwstr>
  </property>
  <property fmtid="{D5CDD505-2E9C-101B-9397-08002B2CF9AE}" pid="6" name="MSIP_Label_52cb0b57-dde8-42fe-9f44-53162ebab993_SiteId">
    <vt:lpwstr>f696e186-1c3b-44cd-bf76-5ace0e7007bd</vt:lpwstr>
  </property>
  <property fmtid="{D5CDD505-2E9C-101B-9397-08002B2CF9AE}" pid="7" name="MSIP_Label_52cb0b57-dde8-42fe-9f44-53162ebab993_ActionId">
    <vt:lpwstr>84b01f4e-d40b-4afe-8071-5a55603c0c2a</vt:lpwstr>
  </property>
  <property fmtid="{D5CDD505-2E9C-101B-9397-08002B2CF9AE}" pid="8" name="MSIP_Label_52cb0b57-dde8-42fe-9f44-53162ebab993_ContentBits">
    <vt:lpwstr>0</vt:lpwstr>
  </property>
  <property fmtid="{D5CDD505-2E9C-101B-9397-08002B2CF9AE}" pid="9" name="ContentTypeId">
    <vt:lpwstr>0x010100B80D726FD3960848897D338B43AF2C64</vt:lpwstr>
  </property>
</Properties>
</file>